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05021" w:rsidR="0010559A" w:rsidP="0010559A" w:rsidRDefault="0010559A" w14:paraId="69C22FFD" w14:textId="77777777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:rsidRPr="002104D8" w:rsidR="0010559A" w:rsidP="0010559A" w:rsidRDefault="0010559A" w14:paraId="47792DF0" w14:textId="77777777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:rsidR="0010559A" w:rsidP="0010559A" w:rsidRDefault="0010559A" w14:paraId="672A6659" w14:textId="77777777">
      <w:pPr>
        <w:jc w:val="both"/>
        <w:rPr>
          <w:i/>
          <w:sz w:val="18"/>
          <w:szCs w:val="18"/>
        </w:rPr>
      </w:pPr>
    </w:p>
    <w:p w:rsidRPr="002B38A8" w:rsidR="0010559A" w:rsidP="0010559A" w:rsidRDefault="0010559A" w14:paraId="77DDE648" w14:textId="77777777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:rsidRPr="002B38A8" w:rsidR="003A1629" w:rsidP="0010559A" w:rsidRDefault="003A1629" w14:paraId="0A37501D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0C2D0D86" w14:textId="1AB793E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136D79" w:rsidR="00136D79">
        <w:rPr>
          <w:i/>
          <w:iCs/>
          <w:sz w:val="18"/>
          <w:szCs w:val="18"/>
        </w:rPr>
        <w:t>ime in naslov upravičenca</w:t>
      </w:r>
      <w:r w:rsidR="00136D79">
        <w:rPr>
          <w:i/>
          <w:iCs/>
          <w:sz w:val="18"/>
          <w:szCs w:val="18"/>
        </w:rPr>
        <w:t xml:space="preserve"> garancije</w:t>
      </w:r>
    </w:p>
    <w:p w:rsidRPr="002B38A8" w:rsidR="0010559A" w:rsidP="0010559A" w:rsidRDefault="0010559A" w14:paraId="5DAB6C7B" w14:textId="77777777">
      <w:pPr>
        <w:jc w:val="both"/>
        <w:rPr>
          <w:sz w:val="18"/>
          <w:szCs w:val="18"/>
          <w:lang w:val="it-IT"/>
        </w:rPr>
      </w:pPr>
    </w:p>
    <w:p w:rsidRPr="002B38A8" w:rsidR="0010559A" w:rsidP="0010559A" w:rsidRDefault="0010559A" w14:paraId="62B78A70" w14:textId="77777777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:rsidRPr="002B38A8" w:rsidR="0010559A" w:rsidP="0010559A" w:rsidRDefault="0010559A" w14:paraId="02EB378F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3FB5F23B" w14:textId="77777777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:rsidRPr="002B38A8" w:rsidR="0010559A" w:rsidP="0010559A" w:rsidRDefault="0010559A" w14:paraId="6A05A809" w14:textId="77777777">
      <w:pPr>
        <w:jc w:val="both"/>
        <w:rPr>
          <w:i/>
          <w:sz w:val="18"/>
          <w:szCs w:val="18"/>
        </w:rPr>
      </w:pPr>
    </w:p>
    <w:p w:rsidRPr="002B38A8" w:rsidR="0010559A" w:rsidP="0010559A" w:rsidRDefault="0010559A" w14:paraId="19DA216E" w14:textId="77777777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:rsidRPr="002B38A8" w:rsidR="0010559A" w:rsidP="0010559A" w:rsidRDefault="0010559A" w14:paraId="5A39BBE3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364E21CF" w14:textId="77777777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:rsidRPr="002B38A8" w:rsidR="0010559A" w:rsidP="0010559A" w:rsidRDefault="0010559A" w14:paraId="41C8F396" w14:textId="77777777">
      <w:pPr>
        <w:jc w:val="both"/>
        <w:rPr>
          <w:i/>
          <w:sz w:val="18"/>
          <w:szCs w:val="18"/>
        </w:rPr>
      </w:pPr>
    </w:p>
    <w:p w:rsidRPr="002B38A8" w:rsidR="0010559A" w:rsidP="0010559A" w:rsidRDefault="0010559A" w14:paraId="1D22A7B5" w14:textId="77777777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:rsidRPr="002B38A8" w:rsidR="0010559A" w:rsidP="0010559A" w:rsidRDefault="0010559A" w14:paraId="72A3D3EC" w14:textId="77777777">
      <w:pPr>
        <w:jc w:val="both"/>
        <w:rPr>
          <w:sz w:val="18"/>
          <w:szCs w:val="18"/>
        </w:rPr>
      </w:pPr>
    </w:p>
    <w:p w:rsidRPr="00136D79" w:rsidR="0010559A" w:rsidP="0010559A" w:rsidRDefault="0010559A" w14:paraId="0D0B940D" w14:textId="203243E6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</w:t>
      </w:r>
      <w:r w:rsidRPr="002B38A8" w:rsidR="00136D79">
        <w:rPr>
          <w:sz w:val="18"/>
          <w:szCs w:val="18"/>
        </w:rPr>
        <w:t>…………….</w:t>
      </w:r>
      <w:r w:rsidRPr="002B38A8" w:rsidR="00136D79">
        <w:rPr>
          <w:i/>
          <w:sz w:val="18"/>
          <w:szCs w:val="18"/>
        </w:rPr>
        <w:t xml:space="preserve">(vpiše se ime in naslov </w:t>
      </w:r>
      <w:r w:rsidR="00136D79">
        <w:rPr>
          <w:i/>
          <w:sz w:val="18"/>
          <w:szCs w:val="18"/>
        </w:rPr>
        <w:t>upravičenca</w:t>
      </w:r>
      <w:r w:rsidRPr="002B38A8" w:rsidR="00136D79">
        <w:rPr>
          <w:i/>
          <w:sz w:val="18"/>
          <w:szCs w:val="18"/>
        </w:rPr>
        <w:t xml:space="preserve"> garancije)</w:t>
      </w:r>
      <w:r w:rsidR="00136D79">
        <w:rPr>
          <w:sz w:val="18"/>
          <w:szCs w:val="18"/>
        </w:rPr>
        <w:t xml:space="preserve"> </w:t>
      </w:r>
    </w:p>
    <w:p w:rsidRPr="002B38A8" w:rsidR="00D65B3A" w:rsidP="0010559A" w:rsidRDefault="00D65B3A" w14:paraId="77A4C246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7E3DB224" w14:textId="716D4BE5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Pr="000152F9" w:rsid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Pr="000152F9" w:rsidR="000152F9">
        <w:rPr>
          <w:sz w:val="18"/>
          <w:szCs w:val="18"/>
        </w:rPr>
        <w:t xml:space="preserve"> iz naslova dobre izvedbe v zvezi s </w:t>
      </w:r>
      <w:r w:rsidRPr="002B38A8" w:rsidR="000152F9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:rsidRPr="002B38A8" w:rsidR="0010559A" w:rsidP="0010559A" w:rsidRDefault="0010559A" w14:paraId="0E27B00A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6956DE4D" w14:textId="77777777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:rsidRPr="002B38A8" w:rsidR="0010559A" w:rsidP="0010559A" w:rsidRDefault="0010559A" w14:paraId="60061E4C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140ACC65" w14:textId="77777777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:rsidRPr="002B38A8" w:rsidR="0010559A" w:rsidP="0010559A" w:rsidRDefault="0010559A" w14:paraId="44EAFD9C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28336725" w14:textId="77777777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:rsidRPr="002B38A8" w:rsidR="0010559A" w:rsidP="0010559A" w:rsidRDefault="0010559A" w14:paraId="4B94D5A5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72C6375A" w14:textId="77777777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:rsidRPr="002B38A8" w:rsidR="0010559A" w:rsidP="0010559A" w:rsidRDefault="0010559A" w14:paraId="3DEEC669" w14:textId="77777777">
      <w:pPr>
        <w:jc w:val="both"/>
        <w:rPr>
          <w:i/>
          <w:sz w:val="18"/>
          <w:szCs w:val="18"/>
        </w:rPr>
      </w:pPr>
    </w:p>
    <w:p w:rsidRPr="003E5F44" w:rsidR="0010559A" w:rsidP="0010559A" w:rsidRDefault="0010559A" w14:paraId="3656B9AB" w14:textId="51644C34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Pr="003E5F44" w:rsid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:rsidRPr="002B38A8" w:rsidR="003E5F44" w:rsidP="0010559A" w:rsidRDefault="003E5F44" w14:paraId="0FCC3917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13A0D7CE" w14:textId="77777777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:rsidRPr="002B38A8" w:rsidR="0010559A" w:rsidP="0010559A" w:rsidRDefault="0010559A" w14:paraId="45FB0818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6EB6D48A" w14:textId="77777777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:rsidRPr="002B38A8" w:rsidR="0010559A" w:rsidP="0010559A" w:rsidRDefault="0010559A" w14:paraId="049F31CB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285A0D85" w14:textId="77777777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:rsidRPr="002B38A8" w:rsidR="0010559A" w:rsidP="0010559A" w:rsidRDefault="0010559A" w14:paraId="53128261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62486C05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2F51518B" w14:textId="77777777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:rsidRPr="002B38A8" w:rsidR="0010559A" w:rsidP="0010559A" w:rsidRDefault="0010559A" w14:paraId="4101652C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39EE3423" w14:textId="77777777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:rsidRPr="002B38A8" w:rsidR="0010559A" w:rsidP="0010559A" w:rsidRDefault="0010559A" w14:paraId="4B99056E" w14:textId="77777777">
      <w:pPr>
        <w:jc w:val="both"/>
        <w:rPr>
          <w:sz w:val="18"/>
          <w:szCs w:val="18"/>
        </w:rPr>
      </w:pPr>
    </w:p>
    <w:p w:rsidRPr="002B38A8" w:rsidR="0010559A" w:rsidP="0010559A" w:rsidRDefault="0010559A" w14:paraId="0B1B74FA" w14:textId="77777777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:rsidRPr="002B38A8" w:rsidR="0010559A" w:rsidP="0010559A" w:rsidRDefault="0010559A" w14:paraId="1299C43A" w14:textId="77777777">
      <w:pPr>
        <w:jc w:val="both"/>
        <w:rPr>
          <w:b/>
          <w:sz w:val="18"/>
          <w:szCs w:val="18"/>
        </w:rPr>
      </w:pPr>
    </w:p>
    <w:p w:rsidRPr="002B38A8" w:rsidR="0010559A" w:rsidP="0010559A" w:rsidRDefault="0010559A" w14:paraId="3B8196BA" w14:textId="77777777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:rsidRPr="0010559A" w:rsidR="00BC2412" w:rsidP="0010559A" w:rsidRDefault="00BC2412" w14:paraId="4DDBEF00" w14:textId="77777777"/>
    <w:sectPr w:rsidRPr="0010559A" w:rsidR="00BC2412" w:rsidSect="00D64427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4427" w:rsidRDefault="00D64427" w14:paraId="14D81591" w14:textId="77777777">
      <w:r>
        <w:separator/>
      </w:r>
    </w:p>
  </w:endnote>
  <w:endnote w:type="continuationSeparator" w:id="0">
    <w:p w:rsidR="00D64427" w:rsidRDefault="00D64427" w14:paraId="266D962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01218" w:rsidR="00370866" w:rsidP="00001218" w:rsidRDefault="00370866" w14:paraId="71824B49" w14:textId="77777777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32" w:type="dxa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6750"/>
      <w:gridCol w:w="2282"/>
    </w:tblGrid>
    <w:tr w:rsidRPr="00A1445A" w:rsidR="00370866" w:rsidTr="61B112F4" w14:paraId="5CBBC48B" w14:textId="77777777">
      <w:tc>
        <w:tcPr>
          <w:tcW w:w="6750" w:type="dxa"/>
          <w:shd w:val="clear" w:color="auto" w:fill="auto"/>
          <w:tcMar/>
        </w:tcPr>
        <w:p w:rsidRPr="005A785E" w:rsidR="005A785E" w:rsidP="61B112F4" w:rsidRDefault="005A785E" w14:paraId="0562CB0E" w14:textId="56A15FBC">
          <w:pPr>
            <w:pStyle w:val="Navaden"/>
          </w:pPr>
          <w:r w:rsidRPr="61B112F4" w:rsidR="61B112F4">
            <w:rPr>
              <w:rFonts w:ascii="Segoe UI" w:hAnsi="Segoe UI" w:eastAsia="Segoe UI" w:cs="Segoe UI"/>
              <w:noProof/>
              <w:color w:val="333333"/>
              <w:sz w:val="18"/>
              <w:szCs w:val="18"/>
              <w:lang w:val="sl-SI"/>
            </w:rPr>
            <w:t>Projekt sofinancirata Republika Slovenija, MVI in Evropska unija iz sredstev ESS+.</w:t>
          </w:r>
        </w:p>
      </w:tc>
      <w:tc>
        <w:tcPr>
          <w:tcW w:w="2282" w:type="dxa"/>
          <w:shd w:val="clear" w:color="auto" w:fill="auto"/>
          <w:tcMar/>
        </w:tcPr>
        <w:p w:rsidRPr="00A1445A" w:rsidR="00370866" w:rsidP="00A1445A" w:rsidRDefault="00370866" w14:paraId="33715DFC" w14:textId="6A197DD7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D65B3A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D65B3A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:rsidRPr="00FC6CF0" w:rsidR="00370866" w:rsidRDefault="00370866" w14:paraId="34CE0A41" w14:textId="77777777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4427" w:rsidRDefault="00D64427" w14:paraId="53B1200D" w14:textId="77777777">
      <w:r>
        <w:separator/>
      </w:r>
    </w:p>
  </w:footnote>
  <w:footnote w:type="continuationSeparator" w:id="0">
    <w:p w:rsidR="00D64427" w:rsidRDefault="00D64427" w14:paraId="7D1ABAD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C15B30E" w:rsidTr="5C15B30E" w14:paraId="694DBE6B" w14:textId="77777777">
      <w:trPr>
        <w:trHeight w:val="300"/>
      </w:trPr>
      <w:tc>
        <w:tcPr>
          <w:tcW w:w="3020" w:type="dxa"/>
        </w:tcPr>
        <w:p w:rsidR="5C15B30E" w:rsidP="5C15B30E" w:rsidRDefault="5C15B30E" w14:paraId="5898B314" w14:textId="02DD667B">
          <w:pPr>
            <w:pStyle w:val="Glava"/>
            <w:ind w:left="-115"/>
          </w:pPr>
        </w:p>
      </w:tc>
      <w:tc>
        <w:tcPr>
          <w:tcW w:w="3020" w:type="dxa"/>
        </w:tcPr>
        <w:p w:rsidR="5C15B30E" w:rsidP="5C15B30E" w:rsidRDefault="5C15B30E" w14:paraId="5E76539B" w14:textId="27C88961">
          <w:pPr>
            <w:pStyle w:val="Glava"/>
            <w:jc w:val="center"/>
          </w:pPr>
        </w:p>
      </w:tc>
      <w:tc>
        <w:tcPr>
          <w:tcW w:w="3020" w:type="dxa"/>
        </w:tcPr>
        <w:p w:rsidR="5C15B30E" w:rsidP="5C15B30E" w:rsidRDefault="5C15B30E" w14:paraId="33F88681" w14:textId="38625BD3">
          <w:pPr>
            <w:pStyle w:val="Glava"/>
            <w:ind w:right="-115"/>
            <w:jc w:val="right"/>
          </w:pPr>
        </w:p>
      </w:tc>
    </w:tr>
  </w:tbl>
  <w:p w:rsidR="5C15B30E" w:rsidP="5C15B30E" w:rsidRDefault="5C15B30E" w14:paraId="256CA288" w14:textId="6AA73B0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9195" w:type="dxa"/>
      <w:tblInd w:w="38" w:type="dxa"/>
      <w:tblLayout w:type="fixed"/>
      <w:tblLook w:val="01E0" w:firstRow="1" w:lastRow="1" w:firstColumn="1" w:lastColumn="1" w:noHBand="0" w:noVBand="0"/>
    </w:tblPr>
    <w:tblGrid>
      <w:gridCol w:w="3065"/>
      <w:gridCol w:w="3065"/>
      <w:gridCol w:w="3065"/>
    </w:tblGrid>
    <w:tr w:rsidRPr="00A1445A" w:rsidR="00370866" w:rsidTr="55839F88" w14:paraId="62EBF3C5" w14:textId="77777777">
      <w:tc>
        <w:tcPr>
          <w:tcW w:w="9195" w:type="dxa"/>
          <w:gridSpan w:val="3"/>
          <w:tcBorders>
            <w:bottom w:val="single" w:color="auto" w:sz="4" w:space="0"/>
          </w:tcBorders>
          <w:shd w:val="clear" w:color="auto" w:fill="auto"/>
          <w:tcMar/>
        </w:tcPr>
        <w:p w:rsidRPr="00C0552D" w:rsidR="00370866" w:rsidP="55839F88" w:rsidRDefault="5C15B30E" w14:paraId="6D98A12B" w14:textId="38191896">
          <w:pPr>
            <w:pStyle w:val="Navaden"/>
            <w:jc w:val="center"/>
          </w:pPr>
          <w:r w:rsidR="55839F88">
            <w:drawing>
              <wp:inline wp14:editId="40921D15" wp14:anchorId="58F71D9D">
                <wp:extent cx="4572000" cy="514350"/>
                <wp:effectExtent l="0" t="0" r="0" b="0"/>
                <wp:docPr id="1715919372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5a474c05c3e94af5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0" cy="51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Pr="00661C62" w:rsidR="00C0552D" w:rsidTr="55839F88" w14:paraId="3697C350" w14:textId="77777777">
      <w:tc>
        <w:tcPr>
          <w:tcW w:w="3065" w:type="dxa"/>
          <w:tcBorders>
            <w:top w:val="single" w:color="auto" w:sz="4" w:space="0"/>
          </w:tcBorders>
          <w:shd w:val="clear" w:color="auto" w:fill="auto"/>
          <w:tcMar/>
        </w:tcPr>
        <w:p w:rsidRPr="00661C62" w:rsidR="00C0552D" w:rsidP="009526E6" w:rsidRDefault="00AE1421" w14:paraId="31026E4D" w14:textId="73EE8E4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3065" w:type="dxa"/>
          <w:tcBorders>
            <w:top w:val="single" w:color="auto" w:sz="4" w:space="0"/>
          </w:tcBorders>
          <w:shd w:val="clear" w:color="auto" w:fill="auto"/>
          <w:tcMar/>
        </w:tcPr>
        <w:p w:rsidRPr="00661C62" w:rsidR="00C0552D" w:rsidP="00C0552D" w:rsidRDefault="00C0552D" w14:paraId="110FFD37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065" w:type="dxa"/>
          <w:tcBorders>
            <w:top w:val="single" w:color="auto" w:sz="4" w:space="0"/>
          </w:tcBorders>
          <w:shd w:val="clear" w:color="auto" w:fill="auto"/>
          <w:tcMar/>
        </w:tcPr>
        <w:p w:rsidRPr="00661C62" w:rsidR="00C0552D" w:rsidP="00D65B3A" w:rsidRDefault="00B419E9" w14:paraId="2B42F5F0" w14:textId="5256347F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65B3A">
            <w:rPr>
              <w:rFonts w:ascii="Arial" w:hAnsi="Arial" w:cs="Arial"/>
              <w:sz w:val="16"/>
              <w:szCs w:val="16"/>
            </w:rPr>
            <w:t>7</w:t>
          </w:r>
        </w:p>
      </w:tc>
    </w:tr>
  </w:tbl>
  <w:p w:rsidRPr="00FC6CF0" w:rsidR="00370866" w:rsidP="00001218" w:rsidRDefault="00370866" w14:paraId="6B699379" w14:textId="77777777">
    <w:pPr>
      <w:pStyle w:val="Glava"/>
      <w:rPr>
        <w:rFonts w:ascii="Arial" w:hAnsi="Arial" w:cs="Arial"/>
        <w:sz w:val="2"/>
        <w:szCs w:val="2"/>
      </w:rPr>
    </w:pPr>
  </w:p>
  <w:p w:rsidRPr="00FC6CF0" w:rsidR="00370866" w:rsidRDefault="00370866" w14:paraId="3FE9F23F" w14:textId="77777777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699768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36D79"/>
    <w:rsid w:val="0014021F"/>
    <w:rsid w:val="00166414"/>
    <w:rsid w:val="0017296F"/>
    <w:rsid w:val="00174BFE"/>
    <w:rsid w:val="00183318"/>
    <w:rsid w:val="00186071"/>
    <w:rsid w:val="001A192F"/>
    <w:rsid w:val="001A7BD0"/>
    <w:rsid w:val="001C5B2C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07827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2D85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1892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64427"/>
    <w:rsid w:val="00D65B3A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430A3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55839F88"/>
    <w:rsid w:val="5C15B30E"/>
    <w:rsid w:val="61B112F4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styleId="PripombabesediloZnak" w:customStyle="1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5a474c05c3e94af5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9EC11B-C957-4D16-9C89-FD5D6B104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32472E-C891-426E-916A-226EF4E60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Anja Trilar</lastModifiedBy>
  <revision>13</revision>
  <lastPrinted>2016-01-04T14:38:00.0000000Z</lastPrinted>
  <dcterms:created xsi:type="dcterms:W3CDTF">2023-08-22T12:02:00.0000000Z</dcterms:created>
  <dcterms:modified xsi:type="dcterms:W3CDTF">2024-01-12T10:59:28.6456603Z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